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FB0E0" w14:textId="3DAF66AB" w:rsidR="003E42BB" w:rsidRDefault="009377C9" w:rsidP="009377C9">
      <w:pPr>
        <w:tabs>
          <w:tab w:val="left" w:pos="8505"/>
          <w:tab w:val="left" w:pos="8647"/>
        </w:tabs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                                                                                                  </w:t>
      </w:r>
      <w:r w:rsidR="00E35D03">
        <w:rPr>
          <w:b/>
          <w:sz w:val="24"/>
          <w:lang w:val="lt-LT"/>
        </w:rPr>
        <w:t xml:space="preserve">    </w:t>
      </w:r>
      <w:r w:rsidR="00B33EA3" w:rsidRPr="000173B1">
        <w:rPr>
          <w:b/>
          <w:sz w:val="24"/>
          <w:lang w:val="lt-LT"/>
        </w:rPr>
        <w:t>P</w:t>
      </w:r>
      <w:r w:rsidR="000173B1" w:rsidRPr="000173B1">
        <w:rPr>
          <w:b/>
          <w:sz w:val="24"/>
          <w:lang w:val="lt-LT"/>
        </w:rPr>
        <w:t>rojekt</w:t>
      </w:r>
      <w:r>
        <w:rPr>
          <w:b/>
          <w:sz w:val="24"/>
          <w:lang w:val="lt-LT"/>
        </w:rPr>
        <w:t>o</w:t>
      </w:r>
      <w:r w:rsidR="00FB6DE7">
        <w:rPr>
          <w:b/>
          <w:sz w:val="24"/>
          <w:lang w:val="lt-LT"/>
        </w:rPr>
        <w:t xml:space="preserve"> Nr. TSP-83</w:t>
      </w:r>
    </w:p>
    <w:p w14:paraId="3A237823" w14:textId="64AC9D5B" w:rsidR="009377C9" w:rsidRPr="000173B1" w:rsidRDefault="00FB6DE7" w:rsidP="00FB6DE7">
      <w:pPr>
        <w:ind w:left="5760"/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 xml:space="preserve">        </w:t>
      </w:r>
      <w:r w:rsidR="00E35D03">
        <w:rPr>
          <w:b/>
          <w:sz w:val="24"/>
          <w:lang w:val="lt-LT"/>
        </w:rPr>
        <w:t>l</w:t>
      </w:r>
      <w:r w:rsidR="009377C9">
        <w:rPr>
          <w:b/>
          <w:sz w:val="24"/>
          <w:lang w:val="lt-LT"/>
        </w:rPr>
        <w:t>yginamasis variantas</w:t>
      </w:r>
    </w:p>
    <w:p w14:paraId="65A1773C" w14:textId="77777777" w:rsidR="003E42BB" w:rsidRPr="00101EA4" w:rsidRDefault="003E42BB">
      <w:pPr>
        <w:jc w:val="center"/>
        <w:rPr>
          <w:sz w:val="8"/>
          <w:lang w:val="lt-LT"/>
        </w:rPr>
      </w:pPr>
    </w:p>
    <w:p w14:paraId="05140EA1" w14:textId="77777777" w:rsidR="009B1899" w:rsidRDefault="009B1899" w:rsidP="00110C44">
      <w:pPr>
        <w:pStyle w:val="Antrat"/>
        <w:rPr>
          <w:lang w:val="lt-LT"/>
        </w:rPr>
      </w:pPr>
    </w:p>
    <w:p w14:paraId="7DC47929" w14:textId="262F7123" w:rsidR="003E42BB" w:rsidRPr="00101EA4" w:rsidRDefault="00DF6BBC" w:rsidP="00110C44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924EE5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75692795" w14:textId="77777777" w:rsidR="003E42BB" w:rsidRPr="00101EA4" w:rsidRDefault="003E42BB">
      <w:pPr>
        <w:rPr>
          <w:sz w:val="22"/>
          <w:lang w:val="lt-LT"/>
        </w:rPr>
      </w:pPr>
    </w:p>
    <w:p w14:paraId="5E206B8C" w14:textId="77777777" w:rsidR="003E42BB" w:rsidRPr="00101EA4" w:rsidRDefault="003E42BB">
      <w:pPr>
        <w:rPr>
          <w:sz w:val="22"/>
          <w:lang w:val="lt-LT"/>
        </w:rPr>
        <w:sectPr w:rsidR="003E42BB" w:rsidRPr="00101EA4" w:rsidSect="002F4E98">
          <w:headerReference w:type="first" r:id="rId8"/>
          <w:footerReference w:type="first" r:id="rId9"/>
          <w:type w:val="continuous"/>
          <w:pgSz w:w="11906" w:h="16838" w:code="9"/>
          <w:pgMar w:top="1418" w:right="567" w:bottom="1134" w:left="1701" w:header="624" w:footer="624" w:gutter="0"/>
          <w:cols w:space="1296"/>
        </w:sectPr>
      </w:pPr>
    </w:p>
    <w:p w14:paraId="1CCAD3C5" w14:textId="77777777" w:rsidR="003E42BB" w:rsidRPr="00101EA4" w:rsidRDefault="003E42BB">
      <w:pPr>
        <w:rPr>
          <w:sz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01EA4" w14:paraId="06ECD4A0" w14:textId="77777777">
        <w:trPr>
          <w:jc w:val="center"/>
        </w:trPr>
        <w:tc>
          <w:tcPr>
            <w:tcW w:w="9854" w:type="dxa"/>
          </w:tcPr>
          <w:p w14:paraId="2C2AF459" w14:textId="77777777" w:rsidR="00CD20C3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101EA4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34540B" w14:paraId="5CE61AC3" w14:textId="77777777">
        <w:trPr>
          <w:trHeight w:val="437"/>
          <w:jc w:val="center"/>
        </w:trPr>
        <w:tc>
          <w:tcPr>
            <w:tcW w:w="9854" w:type="dxa"/>
          </w:tcPr>
          <w:p w14:paraId="46A5ACE1" w14:textId="7F724343" w:rsidR="00101EA4" w:rsidRPr="004B45F4" w:rsidRDefault="007D2F43" w:rsidP="00522366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szCs w:val="20"/>
                <w:lang w:val="lt-LT"/>
              </w:rPr>
            </w:pPr>
            <w:r w:rsidRPr="007D2F43">
              <w:rPr>
                <w:b/>
                <w:bCs/>
                <w:color w:val="000000"/>
                <w:lang w:val="lt-LT" w:eastAsia="lt-LT"/>
              </w:rPr>
              <w:t>DĖL KALVARIJOS SAVIVALDYBĖS TARYBOS 2019 M. VASARIO 21 D. SPRENDIMO NR. T-18 „</w:t>
            </w:r>
            <w:r w:rsidRPr="007D2F43">
              <w:rPr>
                <w:b/>
                <w:bCs/>
                <w:szCs w:val="20"/>
                <w:lang w:val="lt-LT"/>
              </w:rPr>
              <w:t>DĖL PINIGINĖS SOCIALINĖS PARAMOS NEPASITURINTIEMS GYVENTOJAMS TEIKIMO KALVARIJOS SAVIVALDYBĖJE TVARKOS APRAŠO TVIRTINIMO</w:t>
            </w:r>
            <w:r w:rsidRPr="007D2F43">
              <w:rPr>
                <w:b/>
                <w:bCs/>
                <w:color w:val="000000"/>
                <w:lang w:val="lt-LT" w:eastAsia="lt-LT"/>
              </w:rPr>
              <w:t>“ PAKEITIMO</w:t>
            </w:r>
          </w:p>
        </w:tc>
      </w:tr>
    </w:tbl>
    <w:p w14:paraId="029DA1AE" w14:textId="77777777" w:rsidR="00101EA4" w:rsidRPr="00101EA4" w:rsidRDefault="00101EA4" w:rsidP="008B3173">
      <w:pPr>
        <w:pStyle w:val="Antrats"/>
        <w:tabs>
          <w:tab w:val="clear" w:pos="4153"/>
          <w:tab w:val="clear" w:pos="8306"/>
        </w:tabs>
        <w:jc w:val="center"/>
        <w:rPr>
          <w:b/>
          <w:sz w:val="18"/>
          <w:lang w:val="lt-LT"/>
        </w:rPr>
      </w:pPr>
    </w:p>
    <w:p w14:paraId="745046D5" w14:textId="77777777" w:rsidR="008B3173" w:rsidRPr="00101EA4" w:rsidRDefault="008B3173" w:rsidP="008B3173">
      <w:pPr>
        <w:rPr>
          <w:sz w:val="22"/>
          <w:lang w:val="lt-LT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5058"/>
        <w:gridCol w:w="810"/>
        <w:gridCol w:w="4055"/>
      </w:tblGrid>
      <w:tr w:rsidR="008B3173" w:rsidRPr="00101EA4" w14:paraId="72321D5B" w14:textId="77777777">
        <w:tc>
          <w:tcPr>
            <w:tcW w:w="5058" w:type="dxa"/>
          </w:tcPr>
          <w:p w14:paraId="46BA432E" w14:textId="67F35A6E" w:rsidR="008B3173" w:rsidRPr="00101EA4" w:rsidRDefault="006E52B1" w:rsidP="00522366">
            <w:pPr>
              <w:pStyle w:val="Antrats"/>
              <w:tabs>
                <w:tab w:val="clear" w:pos="4153"/>
                <w:tab w:val="clear" w:pos="8306"/>
                <w:tab w:val="left" w:pos="2145"/>
              </w:tabs>
              <w:ind w:left="993" w:hanging="993"/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                                        </w:t>
            </w:r>
            <w:r w:rsidR="008B3173" w:rsidRPr="00101EA4">
              <w:rPr>
                <w:lang w:val="lt-LT"/>
              </w:rPr>
              <w:t>20</w:t>
            </w:r>
            <w:r w:rsidR="00522366">
              <w:rPr>
                <w:lang w:val="lt-LT"/>
              </w:rPr>
              <w:t>2</w:t>
            </w:r>
            <w:r w:rsidR="00FB0F62">
              <w:rPr>
                <w:lang w:val="lt-LT"/>
              </w:rPr>
              <w:t>6</w:t>
            </w:r>
            <w:r w:rsidR="00F5727A">
              <w:rPr>
                <w:lang w:val="lt-LT"/>
              </w:rPr>
              <w:t xml:space="preserve"> m</w:t>
            </w:r>
            <w:r w:rsidR="00DA5DB4">
              <w:rPr>
                <w:lang w:val="lt-LT"/>
              </w:rPr>
              <w:t xml:space="preserve">. </w:t>
            </w:r>
            <w:r w:rsidR="00153728">
              <w:rPr>
                <w:lang w:val="lt-LT"/>
              </w:rPr>
              <w:t>birželio</w:t>
            </w:r>
          </w:p>
        </w:tc>
        <w:tc>
          <w:tcPr>
            <w:tcW w:w="810" w:type="dxa"/>
          </w:tcPr>
          <w:p w14:paraId="72B0188B" w14:textId="77777777" w:rsidR="008B3173" w:rsidRPr="00101EA4" w:rsidRDefault="004550A8" w:rsidP="006E52B1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 xml:space="preserve">d. </w:t>
            </w:r>
            <w:r w:rsidR="008B3173" w:rsidRPr="00101EA4">
              <w:rPr>
                <w:lang w:val="lt-LT"/>
              </w:rPr>
              <w:t>Nr.</w:t>
            </w:r>
          </w:p>
        </w:tc>
        <w:tc>
          <w:tcPr>
            <w:tcW w:w="4055" w:type="dxa"/>
          </w:tcPr>
          <w:p w14:paraId="68AA8EB8" w14:textId="77777777" w:rsidR="008B3173" w:rsidRPr="00101EA4" w:rsidRDefault="002D3217" w:rsidP="008B317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>
              <w:rPr>
                <w:lang w:val="lt-LT"/>
              </w:rPr>
              <w:t>T-</w:t>
            </w:r>
          </w:p>
        </w:tc>
      </w:tr>
      <w:tr w:rsidR="008B3173" w:rsidRPr="00101EA4" w14:paraId="30901C81" w14:textId="77777777">
        <w:trPr>
          <w:cantSplit/>
        </w:trPr>
        <w:tc>
          <w:tcPr>
            <w:tcW w:w="9923" w:type="dxa"/>
            <w:gridSpan w:val="3"/>
          </w:tcPr>
          <w:p w14:paraId="079D1736" w14:textId="77777777" w:rsidR="008B3173" w:rsidRPr="00101EA4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23A248F2" w14:textId="77777777" w:rsidR="008B3173" w:rsidRDefault="008B3173" w:rsidP="008B3173">
      <w:pPr>
        <w:pStyle w:val="Antrats"/>
        <w:tabs>
          <w:tab w:val="clear" w:pos="4153"/>
          <w:tab w:val="clear" w:pos="8306"/>
        </w:tabs>
        <w:rPr>
          <w:szCs w:val="20"/>
          <w:lang w:val="lt-LT"/>
        </w:rPr>
      </w:pPr>
    </w:p>
    <w:p w14:paraId="23D53BB7" w14:textId="77777777" w:rsidR="006E52B1" w:rsidRDefault="006E52B1" w:rsidP="00B94D56">
      <w:pPr>
        <w:pStyle w:val="Antrats"/>
        <w:tabs>
          <w:tab w:val="clear" w:pos="4153"/>
          <w:tab w:val="clear" w:pos="8306"/>
        </w:tabs>
        <w:ind w:firstLine="709"/>
        <w:rPr>
          <w:szCs w:val="20"/>
          <w:lang w:val="lt-LT"/>
        </w:rPr>
      </w:pPr>
    </w:p>
    <w:p w14:paraId="16B8B280" w14:textId="203DF117" w:rsidR="00CA7A92" w:rsidRPr="00CA7A92" w:rsidRDefault="00CA7A92" w:rsidP="009B1899">
      <w:pPr>
        <w:spacing w:line="360" w:lineRule="auto"/>
        <w:ind w:firstLine="709"/>
        <w:jc w:val="both"/>
        <w:rPr>
          <w:sz w:val="24"/>
          <w:lang w:val="lt-LT"/>
        </w:rPr>
      </w:pPr>
      <w:r w:rsidRPr="00CA7A92">
        <w:rPr>
          <w:sz w:val="24"/>
          <w:lang w:val="lt-LT"/>
        </w:rPr>
        <w:t xml:space="preserve">Vadovaudamasi Lietuvos Respublikos vietos savivaldos įstatymo </w:t>
      </w:r>
      <w:r w:rsidRPr="00CA7A92">
        <w:rPr>
          <w:sz w:val="24"/>
          <w:szCs w:val="24"/>
          <w:lang w:val="x-none" w:eastAsia="x-none"/>
        </w:rPr>
        <w:t>15 str</w:t>
      </w:r>
      <w:r w:rsidRPr="00CA7A92">
        <w:rPr>
          <w:sz w:val="24"/>
          <w:szCs w:val="24"/>
          <w:lang w:val="lt-LT" w:eastAsia="x-none"/>
        </w:rPr>
        <w:t>aipsnio</w:t>
      </w:r>
      <w:r w:rsidRPr="00CA7A92">
        <w:rPr>
          <w:sz w:val="24"/>
          <w:szCs w:val="24"/>
          <w:lang w:val="x-none" w:eastAsia="x-none"/>
        </w:rPr>
        <w:t xml:space="preserve"> 2 dalies</w:t>
      </w:r>
      <w:r w:rsidRPr="00CA7A92">
        <w:rPr>
          <w:sz w:val="24"/>
          <w:szCs w:val="24"/>
          <w:lang w:val="lt-LT" w:eastAsia="x-none"/>
        </w:rPr>
        <w:t xml:space="preserve"> 30 punktu, 4 dalimi, 16 straipsnio 1 dalimi, </w:t>
      </w:r>
      <w:r w:rsidRPr="00CA7A92">
        <w:rPr>
          <w:sz w:val="24"/>
          <w:szCs w:val="24"/>
          <w:lang w:val="x-none" w:eastAsia="x-none"/>
        </w:rPr>
        <w:t>Lietuvos Respublikos</w:t>
      </w:r>
      <w:r w:rsidRPr="00CA7A92">
        <w:rPr>
          <w:sz w:val="24"/>
          <w:szCs w:val="24"/>
          <w:lang w:val="lt-LT" w:eastAsia="x-none"/>
        </w:rPr>
        <w:t xml:space="preserve"> piniginės socialinės paramos nepasiturintiems gyventojams įstatymo 4 straipsnio 2 dalimi, </w:t>
      </w:r>
      <w:r w:rsidRPr="00CA7A92">
        <w:rPr>
          <w:sz w:val="24"/>
          <w:lang w:val="lt-LT"/>
        </w:rPr>
        <w:t xml:space="preserve">Kalvarijos savivaldybės taryba </w:t>
      </w:r>
      <w:r w:rsidR="009B1899">
        <w:rPr>
          <w:sz w:val="24"/>
          <w:lang w:val="lt-LT"/>
        </w:rPr>
        <w:t xml:space="preserve">                 </w:t>
      </w:r>
      <w:r w:rsidRPr="00CA7A92">
        <w:rPr>
          <w:sz w:val="24"/>
          <w:lang w:val="lt-LT"/>
        </w:rPr>
        <w:t>n u s p r e n d ž i a:</w:t>
      </w:r>
    </w:p>
    <w:p w14:paraId="46A4A839" w14:textId="2E47699A" w:rsidR="00CA7A92" w:rsidRPr="00CA7A92" w:rsidRDefault="00CA7A92" w:rsidP="009B1899">
      <w:pPr>
        <w:tabs>
          <w:tab w:val="left" w:pos="0"/>
          <w:tab w:val="left" w:pos="1418"/>
        </w:tabs>
        <w:spacing w:line="360" w:lineRule="auto"/>
        <w:ind w:firstLine="709"/>
        <w:contextualSpacing/>
        <w:jc w:val="both"/>
        <w:rPr>
          <w:bCs/>
          <w:sz w:val="24"/>
          <w:lang w:val="lt-LT"/>
        </w:rPr>
      </w:pPr>
      <w:r w:rsidRPr="00CA7A92">
        <w:rPr>
          <w:color w:val="000000"/>
          <w:sz w:val="24"/>
          <w:szCs w:val="24"/>
          <w:lang w:val="lt-LT" w:eastAsia="lt-LT"/>
        </w:rPr>
        <w:t xml:space="preserve">Pakeisti </w:t>
      </w:r>
      <w:r w:rsidRPr="00CA7A92">
        <w:rPr>
          <w:bCs/>
          <w:color w:val="000000"/>
          <w:sz w:val="24"/>
          <w:szCs w:val="24"/>
          <w:lang w:val="lt-LT" w:eastAsia="lt-LT"/>
        </w:rPr>
        <w:t>P</w:t>
      </w:r>
      <w:r w:rsidRPr="00CA7A92">
        <w:rPr>
          <w:bCs/>
          <w:sz w:val="24"/>
          <w:lang w:val="lt-LT"/>
        </w:rPr>
        <w:t>iniginės socialinės paramos nepasiturintiems gyventojams teikimo Kalvarijos savivaldybėje tvarkos apraš</w:t>
      </w:r>
      <w:r w:rsidR="009B1899">
        <w:rPr>
          <w:bCs/>
          <w:sz w:val="24"/>
          <w:lang w:val="lt-LT"/>
        </w:rPr>
        <w:t>o</w:t>
      </w:r>
      <w:r w:rsidRPr="00CA7A92">
        <w:rPr>
          <w:bCs/>
          <w:sz w:val="24"/>
          <w:lang w:val="lt-LT"/>
        </w:rPr>
        <w:t>, patvirtint</w:t>
      </w:r>
      <w:r w:rsidR="009B1899">
        <w:rPr>
          <w:bCs/>
          <w:sz w:val="24"/>
          <w:lang w:val="lt-LT"/>
        </w:rPr>
        <w:t>o</w:t>
      </w:r>
      <w:r w:rsidRPr="00CA7A92">
        <w:rPr>
          <w:color w:val="000000"/>
          <w:sz w:val="24"/>
          <w:szCs w:val="24"/>
          <w:lang w:val="lt-LT" w:eastAsia="lt-LT"/>
        </w:rPr>
        <w:t xml:space="preserve"> K</w:t>
      </w:r>
      <w:r w:rsidRPr="00CA7A92">
        <w:rPr>
          <w:bCs/>
          <w:color w:val="000000"/>
          <w:sz w:val="24"/>
          <w:szCs w:val="24"/>
          <w:lang w:val="lt-LT" w:eastAsia="lt-LT"/>
        </w:rPr>
        <w:t>alvarijos savivaldybės tarybos 2019 m. vasario 21 d. sprendimu Nr. T-18 „D</w:t>
      </w:r>
      <w:r w:rsidRPr="00CA7A92">
        <w:rPr>
          <w:bCs/>
          <w:sz w:val="24"/>
          <w:lang w:val="lt-LT"/>
        </w:rPr>
        <w:t>ėl Piniginės socialinės paramos nepasiturintiems gyventojams teikimo Kalvarijos savivaldybėje tvarkos aprašo tvirtinimo</w:t>
      </w:r>
      <w:r w:rsidRPr="00CA7A92">
        <w:rPr>
          <w:bCs/>
          <w:color w:val="000000"/>
          <w:sz w:val="24"/>
          <w:szCs w:val="24"/>
          <w:lang w:val="lt-LT" w:eastAsia="lt-LT"/>
        </w:rPr>
        <w:t>“</w:t>
      </w:r>
      <w:r w:rsidR="009B1899">
        <w:rPr>
          <w:bCs/>
          <w:color w:val="000000"/>
          <w:sz w:val="24"/>
          <w:szCs w:val="24"/>
          <w:lang w:val="lt-LT" w:eastAsia="lt-LT"/>
        </w:rPr>
        <w:t>,</w:t>
      </w:r>
      <w:r w:rsidRPr="00CA7A92">
        <w:rPr>
          <w:bCs/>
          <w:sz w:val="24"/>
          <w:lang w:val="lt-LT"/>
        </w:rPr>
        <w:t xml:space="preserve"> 44 punktą ir išdėstyti jį taip:</w:t>
      </w:r>
    </w:p>
    <w:p w14:paraId="35D676BD" w14:textId="3CD13C85" w:rsidR="00CA7A92" w:rsidRPr="00CA7A92" w:rsidRDefault="009B1899" w:rsidP="009B1899">
      <w:pPr>
        <w:spacing w:line="360" w:lineRule="auto"/>
        <w:ind w:firstLine="709"/>
        <w:jc w:val="both"/>
        <w:textAlignment w:val="baseline"/>
        <w:rPr>
          <w:color w:val="000000"/>
          <w:sz w:val="24"/>
          <w:szCs w:val="24"/>
          <w:lang w:val="lt-LT" w:eastAsia="lt-LT"/>
        </w:rPr>
      </w:pPr>
      <w:r>
        <w:rPr>
          <w:color w:val="000000"/>
          <w:sz w:val="24"/>
          <w:szCs w:val="24"/>
          <w:lang w:val="lt-LT" w:eastAsia="lt-LT"/>
        </w:rPr>
        <w:t>„</w:t>
      </w:r>
      <w:r w:rsidR="00CA7A92" w:rsidRPr="00CA7A92">
        <w:rPr>
          <w:color w:val="000000"/>
          <w:sz w:val="24"/>
          <w:szCs w:val="24"/>
          <w:lang w:val="lt-LT" w:eastAsia="lt-LT"/>
        </w:rPr>
        <w:t>44. Prie prašymo skirti vienkartinę, tikslinę, periodinę, sąlyginę socialinę paramą priklausomai nuo aplinkybių pridedami šie dokumentai:</w:t>
      </w:r>
    </w:p>
    <w:p w14:paraId="7F95F6F0" w14:textId="3A96E19A" w:rsidR="00CA7A92" w:rsidRDefault="00CA7A92" w:rsidP="009B1899">
      <w:pPr>
        <w:spacing w:line="360" w:lineRule="auto"/>
        <w:ind w:firstLine="709"/>
        <w:jc w:val="both"/>
        <w:textAlignment w:val="baseline"/>
        <w:rPr>
          <w:b/>
          <w:bCs/>
          <w:color w:val="000000"/>
          <w:sz w:val="24"/>
          <w:szCs w:val="24"/>
          <w:lang w:val="lt-LT" w:eastAsia="lt-LT"/>
        </w:rPr>
      </w:pPr>
      <w:bookmarkStart w:id="0" w:name="part_6818e1a1b88d4c23aa826296cf13e9de"/>
      <w:bookmarkEnd w:id="0"/>
      <w:r w:rsidRPr="00CA7A92">
        <w:rPr>
          <w:color w:val="000000"/>
          <w:sz w:val="24"/>
          <w:szCs w:val="24"/>
          <w:lang w:val="lt-LT" w:eastAsia="lt-LT"/>
        </w:rPr>
        <w:t xml:space="preserve">44.1. </w:t>
      </w:r>
      <w:r w:rsidR="00482EAA" w:rsidRPr="00385141">
        <w:rPr>
          <w:strike/>
          <w:sz w:val="24"/>
          <w:szCs w:val="24"/>
          <w:lang w:val="lt-LT"/>
        </w:rPr>
        <w:t>asmens (bendrai gyvenančių asmenų) tapatybę patvirtinantys dokumentai</w:t>
      </w:r>
      <w:r w:rsidR="00482EAA" w:rsidRPr="00482EAA">
        <w:rPr>
          <w:strike/>
          <w:color w:val="000000"/>
          <w:sz w:val="24"/>
          <w:szCs w:val="24"/>
          <w:lang w:val="lt-LT" w:eastAsia="lt-LT"/>
        </w:rPr>
        <w:t xml:space="preserve"> </w:t>
      </w:r>
      <w:r w:rsidRPr="00CA7A92">
        <w:rPr>
          <w:b/>
          <w:bCs/>
          <w:color w:val="000000"/>
          <w:sz w:val="24"/>
          <w:szCs w:val="24"/>
          <w:lang w:val="lt-LT" w:eastAsia="lt-LT"/>
        </w:rPr>
        <w:t>asmens tapatybę patvirtinant</w:t>
      </w:r>
      <w:r w:rsidR="00482EAA" w:rsidRPr="00482EAA">
        <w:rPr>
          <w:b/>
          <w:bCs/>
          <w:color w:val="000000"/>
          <w:sz w:val="24"/>
          <w:szCs w:val="24"/>
          <w:lang w:val="lt-LT" w:eastAsia="lt-LT"/>
        </w:rPr>
        <w:t>is</w:t>
      </w:r>
      <w:r w:rsidRPr="00CA7A92">
        <w:rPr>
          <w:b/>
          <w:bCs/>
          <w:color w:val="000000"/>
          <w:sz w:val="24"/>
          <w:szCs w:val="24"/>
          <w:lang w:val="lt-LT" w:eastAsia="lt-LT"/>
        </w:rPr>
        <w:t xml:space="preserve"> dokumentas;</w:t>
      </w:r>
    </w:p>
    <w:p w14:paraId="6DC041E5" w14:textId="4154747A" w:rsidR="008448E8" w:rsidRDefault="00F93363" w:rsidP="009B1899">
      <w:pPr>
        <w:spacing w:line="360" w:lineRule="auto"/>
        <w:ind w:firstLine="709"/>
        <w:jc w:val="both"/>
        <w:textAlignment w:val="baseline"/>
        <w:rPr>
          <w:strike/>
          <w:sz w:val="24"/>
          <w:szCs w:val="24"/>
          <w:lang w:val="lt-LT"/>
        </w:rPr>
      </w:pPr>
      <w:r w:rsidRPr="00385141">
        <w:rPr>
          <w:strike/>
          <w:sz w:val="24"/>
          <w:szCs w:val="24"/>
          <w:lang w:val="lt-LT"/>
        </w:rPr>
        <w:t>44.2. pažyma apie deklaruotą gyvenamąją viet</w:t>
      </w:r>
      <w:r>
        <w:rPr>
          <w:strike/>
          <w:sz w:val="24"/>
          <w:szCs w:val="24"/>
          <w:lang w:val="lt-LT"/>
        </w:rPr>
        <w:t>ą;</w:t>
      </w:r>
    </w:p>
    <w:p w14:paraId="4AC5C259" w14:textId="0F685D25" w:rsidR="00006D6C" w:rsidRDefault="00006D6C" w:rsidP="009B1899">
      <w:pPr>
        <w:spacing w:line="360" w:lineRule="auto"/>
        <w:ind w:firstLine="709"/>
        <w:jc w:val="both"/>
        <w:textAlignment w:val="baseline"/>
        <w:rPr>
          <w:strike/>
          <w:sz w:val="24"/>
          <w:szCs w:val="24"/>
          <w:lang w:val="lt-LT"/>
        </w:rPr>
      </w:pPr>
      <w:r w:rsidRPr="00385141">
        <w:rPr>
          <w:strike/>
          <w:sz w:val="24"/>
          <w:szCs w:val="24"/>
          <w:lang w:val="lt-LT"/>
        </w:rPr>
        <w:t>44.3. pensininko ar neįgaliojo pažymėjimo kopija;</w:t>
      </w:r>
    </w:p>
    <w:p w14:paraId="4DCE604C" w14:textId="77777777" w:rsidR="00006D6C" w:rsidRPr="00385141" w:rsidRDefault="00006D6C" w:rsidP="009B1899">
      <w:pPr>
        <w:suppressAutoHyphens/>
        <w:spacing w:line="360" w:lineRule="auto"/>
        <w:ind w:firstLine="709"/>
        <w:jc w:val="both"/>
        <w:textAlignment w:val="baseline"/>
        <w:rPr>
          <w:strike/>
          <w:sz w:val="24"/>
          <w:szCs w:val="24"/>
          <w:lang w:val="lt-LT"/>
        </w:rPr>
      </w:pPr>
      <w:r w:rsidRPr="00385141">
        <w:rPr>
          <w:strike/>
          <w:sz w:val="24"/>
          <w:szCs w:val="24"/>
          <w:lang w:val="lt-LT"/>
        </w:rPr>
        <w:t>44.4. santuokos, ištuokos, mirties liudijimas (liudijimai);</w:t>
      </w:r>
    </w:p>
    <w:p w14:paraId="18720479" w14:textId="1E68D647" w:rsidR="000B506A" w:rsidRPr="00385141" w:rsidRDefault="000B506A" w:rsidP="009B1899">
      <w:pPr>
        <w:suppressAutoHyphens/>
        <w:spacing w:line="360" w:lineRule="auto"/>
        <w:ind w:firstLine="709"/>
        <w:jc w:val="both"/>
        <w:textAlignment w:val="baseline"/>
        <w:rPr>
          <w:sz w:val="24"/>
          <w:szCs w:val="24"/>
          <w:lang w:val="lt-LT"/>
        </w:rPr>
      </w:pPr>
      <w:r w:rsidRPr="00385141">
        <w:rPr>
          <w:sz w:val="24"/>
          <w:szCs w:val="24"/>
          <w:lang w:val="lt-LT"/>
        </w:rPr>
        <w:t>44.</w:t>
      </w:r>
      <w:r w:rsidRPr="00385141">
        <w:rPr>
          <w:strike/>
          <w:sz w:val="24"/>
          <w:szCs w:val="24"/>
          <w:lang w:val="lt-LT"/>
        </w:rPr>
        <w:t>5</w:t>
      </w:r>
      <w:r w:rsidR="002F4E98">
        <w:rPr>
          <w:strike/>
          <w:sz w:val="24"/>
          <w:szCs w:val="24"/>
          <w:lang w:val="lt-LT"/>
        </w:rPr>
        <w:t xml:space="preserve"> </w:t>
      </w:r>
      <w:r w:rsidR="00210B5A" w:rsidRPr="00210B5A">
        <w:rPr>
          <w:b/>
          <w:bCs/>
          <w:sz w:val="24"/>
          <w:szCs w:val="24"/>
          <w:lang w:val="lt-LT"/>
        </w:rPr>
        <w:t>2</w:t>
      </w:r>
      <w:r w:rsidRPr="00385141">
        <w:rPr>
          <w:sz w:val="24"/>
          <w:szCs w:val="24"/>
          <w:lang w:val="lt-LT"/>
        </w:rPr>
        <w:t xml:space="preserve">. </w:t>
      </w:r>
      <w:r w:rsidR="00C23FC6" w:rsidRPr="00385141">
        <w:rPr>
          <w:sz w:val="24"/>
          <w:szCs w:val="24"/>
          <w:lang w:val="lt-LT"/>
        </w:rPr>
        <w:t xml:space="preserve">pažymos apie </w:t>
      </w:r>
      <w:r w:rsidRPr="00385141">
        <w:rPr>
          <w:sz w:val="24"/>
          <w:szCs w:val="24"/>
          <w:lang w:val="lt-LT"/>
        </w:rPr>
        <w:t>asmens (bendrai gyvenančių asmenų) gaunamas pajamas;</w:t>
      </w:r>
    </w:p>
    <w:p w14:paraId="301955FD" w14:textId="3141A319" w:rsidR="00CA7A92" w:rsidRPr="00CA7A92" w:rsidRDefault="00CA7A92" w:rsidP="009B1899">
      <w:pPr>
        <w:spacing w:line="360" w:lineRule="auto"/>
        <w:ind w:firstLine="709"/>
        <w:jc w:val="both"/>
        <w:textAlignment w:val="baseline"/>
        <w:rPr>
          <w:color w:val="000000"/>
          <w:sz w:val="24"/>
          <w:szCs w:val="24"/>
          <w:lang w:val="lt-LT" w:eastAsia="lt-LT"/>
        </w:rPr>
      </w:pPr>
      <w:bookmarkStart w:id="1" w:name="part_fbaa202a30724351a72a4e556a3a05b1"/>
      <w:bookmarkStart w:id="2" w:name="part_0a77af0a25ed4a70906d750cc7a0fb38"/>
      <w:bookmarkStart w:id="3" w:name="part_bd4d2fe4eca14b8394585d8bc1d8cad1"/>
      <w:bookmarkEnd w:id="1"/>
      <w:bookmarkEnd w:id="2"/>
      <w:bookmarkEnd w:id="3"/>
      <w:r w:rsidRPr="00CA7A92">
        <w:rPr>
          <w:color w:val="000000"/>
          <w:sz w:val="24"/>
          <w:szCs w:val="24"/>
          <w:lang w:val="lt-LT" w:eastAsia="lt-LT"/>
        </w:rPr>
        <w:t>44.</w:t>
      </w:r>
      <w:r w:rsidR="00744CFF" w:rsidRPr="00744CFF">
        <w:rPr>
          <w:strike/>
          <w:color w:val="000000"/>
          <w:sz w:val="24"/>
          <w:szCs w:val="24"/>
          <w:lang w:val="lt-LT" w:eastAsia="lt-LT"/>
        </w:rPr>
        <w:t>6</w:t>
      </w:r>
      <w:r w:rsidR="002F4E98">
        <w:rPr>
          <w:strike/>
          <w:color w:val="000000"/>
          <w:sz w:val="24"/>
          <w:szCs w:val="24"/>
          <w:lang w:val="lt-LT" w:eastAsia="lt-LT"/>
        </w:rPr>
        <w:t xml:space="preserve"> </w:t>
      </w:r>
      <w:r w:rsidR="00744CFF" w:rsidRPr="00744CFF">
        <w:rPr>
          <w:b/>
          <w:bCs/>
          <w:color w:val="000000"/>
          <w:sz w:val="24"/>
          <w:szCs w:val="24"/>
          <w:lang w:val="lt-LT" w:eastAsia="lt-LT"/>
        </w:rPr>
        <w:t>3</w:t>
      </w:r>
      <w:r w:rsidRPr="00CA7A92">
        <w:rPr>
          <w:color w:val="000000"/>
          <w:sz w:val="24"/>
          <w:szCs w:val="24"/>
          <w:lang w:val="lt-LT" w:eastAsia="lt-LT"/>
        </w:rPr>
        <w:t xml:space="preserve">. pažyma iš </w:t>
      </w:r>
      <w:r w:rsidR="009B1899">
        <w:rPr>
          <w:color w:val="000000"/>
          <w:sz w:val="24"/>
          <w:szCs w:val="24"/>
          <w:lang w:val="lt-LT" w:eastAsia="lt-LT"/>
        </w:rPr>
        <w:t>P</w:t>
      </w:r>
      <w:r w:rsidRPr="00CA7A92">
        <w:rPr>
          <w:color w:val="000000"/>
          <w:sz w:val="24"/>
          <w:szCs w:val="24"/>
          <w:lang w:val="lt-LT" w:eastAsia="lt-LT"/>
        </w:rPr>
        <w:t>riešgaisrinės gelbėjimo tarnybos;</w:t>
      </w:r>
    </w:p>
    <w:p w14:paraId="57048B0C" w14:textId="7B56AC14" w:rsidR="00CA7A92" w:rsidRPr="00CA7A92" w:rsidRDefault="00CA7A92" w:rsidP="009B1899">
      <w:pPr>
        <w:spacing w:line="360" w:lineRule="auto"/>
        <w:ind w:firstLine="709"/>
        <w:jc w:val="both"/>
        <w:textAlignment w:val="baseline"/>
        <w:rPr>
          <w:color w:val="000000"/>
          <w:sz w:val="24"/>
          <w:szCs w:val="24"/>
          <w:lang w:val="lt-LT" w:eastAsia="lt-LT"/>
        </w:rPr>
      </w:pPr>
      <w:bookmarkStart w:id="4" w:name="part_97b44a89260740baa033c2e39f0cc34f"/>
      <w:bookmarkEnd w:id="4"/>
      <w:r w:rsidRPr="00CA7A92">
        <w:rPr>
          <w:color w:val="000000"/>
          <w:sz w:val="24"/>
          <w:szCs w:val="24"/>
          <w:lang w:val="lt-LT" w:eastAsia="lt-LT"/>
        </w:rPr>
        <w:t>44.</w:t>
      </w:r>
      <w:r w:rsidR="00150534" w:rsidRPr="00150534">
        <w:rPr>
          <w:strike/>
          <w:color w:val="000000"/>
          <w:sz w:val="24"/>
          <w:szCs w:val="24"/>
          <w:lang w:val="lt-LT" w:eastAsia="lt-LT"/>
        </w:rPr>
        <w:t>7</w:t>
      </w:r>
      <w:r w:rsidR="002F4E98">
        <w:rPr>
          <w:strike/>
          <w:color w:val="000000"/>
          <w:sz w:val="24"/>
          <w:szCs w:val="24"/>
          <w:lang w:val="lt-LT" w:eastAsia="lt-LT"/>
        </w:rPr>
        <w:t xml:space="preserve"> </w:t>
      </w:r>
      <w:r w:rsidR="00150534" w:rsidRPr="00150534">
        <w:rPr>
          <w:b/>
          <w:bCs/>
          <w:color w:val="000000"/>
          <w:sz w:val="24"/>
          <w:szCs w:val="24"/>
          <w:lang w:val="lt-LT" w:eastAsia="lt-LT"/>
        </w:rPr>
        <w:t>4</w:t>
      </w:r>
      <w:r w:rsidRPr="00CA7A92">
        <w:rPr>
          <w:color w:val="000000"/>
          <w:sz w:val="24"/>
          <w:szCs w:val="24"/>
          <w:lang w:val="lt-LT" w:eastAsia="lt-LT"/>
        </w:rPr>
        <w:t>. pažyma iš sveikatos priežiūros įstaigos (receptai ar kt.);</w:t>
      </w:r>
    </w:p>
    <w:p w14:paraId="7AA09FF1" w14:textId="776F13C7" w:rsidR="0013454F" w:rsidRDefault="00CA7A92" w:rsidP="009B1899">
      <w:pPr>
        <w:suppressAutoHyphens/>
        <w:spacing w:line="360" w:lineRule="auto"/>
        <w:ind w:firstLine="709"/>
        <w:jc w:val="both"/>
        <w:textAlignment w:val="baseline"/>
        <w:rPr>
          <w:sz w:val="24"/>
          <w:szCs w:val="24"/>
          <w:lang w:val="lt-LT"/>
        </w:rPr>
      </w:pPr>
      <w:bookmarkStart w:id="5" w:name="part_ddaf7afdd88f49e0838f87dfeab3c4d7"/>
      <w:bookmarkEnd w:id="5"/>
      <w:r w:rsidRPr="00CA7A92">
        <w:rPr>
          <w:color w:val="000000"/>
          <w:sz w:val="24"/>
          <w:szCs w:val="24"/>
          <w:lang w:val="lt-LT" w:eastAsia="lt-LT"/>
        </w:rPr>
        <w:t>44.</w:t>
      </w:r>
      <w:r w:rsidR="002F4E98">
        <w:rPr>
          <w:strike/>
          <w:color w:val="000000"/>
          <w:sz w:val="24"/>
          <w:szCs w:val="24"/>
          <w:lang w:val="lt-LT" w:eastAsia="lt-LT"/>
        </w:rPr>
        <w:t xml:space="preserve">8 </w:t>
      </w:r>
      <w:r w:rsidR="00C36969" w:rsidRPr="00C36969">
        <w:rPr>
          <w:b/>
          <w:bCs/>
          <w:color w:val="000000"/>
          <w:sz w:val="24"/>
          <w:szCs w:val="24"/>
          <w:lang w:val="lt-LT" w:eastAsia="lt-LT"/>
        </w:rPr>
        <w:t>5</w:t>
      </w:r>
      <w:r w:rsidRPr="00CA7A92">
        <w:rPr>
          <w:color w:val="000000"/>
          <w:sz w:val="24"/>
          <w:szCs w:val="24"/>
          <w:lang w:val="lt-LT" w:eastAsia="lt-LT"/>
        </w:rPr>
        <w:t>. pažyma iš įkalinimo įstaigos, atlikus bausmę;</w:t>
      </w:r>
      <w:r w:rsidR="0013454F" w:rsidRPr="0013454F">
        <w:rPr>
          <w:sz w:val="24"/>
          <w:szCs w:val="24"/>
          <w:lang w:val="lt-LT"/>
        </w:rPr>
        <w:t xml:space="preserve"> </w:t>
      </w:r>
    </w:p>
    <w:p w14:paraId="205B51C5" w14:textId="4A13F4BC" w:rsidR="0013454F" w:rsidRPr="00385141" w:rsidRDefault="0013454F" w:rsidP="009B1899">
      <w:pPr>
        <w:suppressAutoHyphens/>
        <w:spacing w:line="360" w:lineRule="auto"/>
        <w:ind w:firstLine="709"/>
        <w:jc w:val="both"/>
        <w:textAlignment w:val="baseline"/>
        <w:rPr>
          <w:strike/>
          <w:sz w:val="24"/>
          <w:szCs w:val="24"/>
          <w:lang w:val="lt-LT"/>
        </w:rPr>
      </w:pPr>
      <w:r w:rsidRPr="00385141">
        <w:rPr>
          <w:strike/>
          <w:sz w:val="24"/>
          <w:szCs w:val="24"/>
          <w:lang w:val="lt-LT"/>
        </w:rPr>
        <w:t>44.9. pažyma dėl nekilnojamojo turto registro;</w:t>
      </w:r>
    </w:p>
    <w:p w14:paraId="0103C721" w14:textId="7754B9B6" w:rsidR="00CA7A92" w:rsidRDefault="00CA7A92" w:rsidP="009B1899">
      <w:pPr>
        <w:spacing w:line="360" w:lineRule="auto"/>
        <w:ind w:firstLine="709"/>
        <w:jc w:val="both"/>
        <w:textAlignment w:val="baseline"/>
        <w:rPr>
          <w:color w:val="000000"/>
          <w:sz w:val="24"/>
          <w:szCs w:val="24"/>
          <w:lang w:val="lt-LT" w:eastAsia="lt-LT"/>
        </w:rPr>
      </w:pPr>
      <w:bookmarkStart w:id="6" w:name="part_28efea5e01114ba98c58cc57f7a2ec21"/>
      <w:bookmarkStart w:id="7" w:name="part_23f2a8300c124b31a159225c7e0d528a"/>
      <w:bookmarkEnd w:id="6"/>
      <w:bookmarkEnd w:id="7"/>
      <w:r w:rsidRPr="00CA7A92">
        <w:rPr>
          <w:color w:val="000000"/>
          <w:sz w:val="24"/>
          <w:szCs w:val="24"/>
          <w:lang w:val="lt-LT" w:eastAsia="lt-LT"/>
        </w:rPr>
        <w:t>44.</w:t>
      </w:r>
      <w:r w:rsidR="002F4E98" w:rsidRPr="002F4E98">
        <w:rPr>
          <w:strike/>
          <w:color w:val="000000"/>
          <w:sz w:val="24"/>
          <w:szCs w:val="24"/>
          <w:lang w:val="lt-LT" w:eastAsia="lt-LT"/>
        </w:rPr>
        <w:t>10</w:t>
      </w:r>
      <w:r w:rsidR="002F4E98">
        <w:rPr>
          <w:strike/>
          <w:color w:val="000000"/>
          <w:sz w:val="24"/>
          <w:szCs w:val="24"/>
          <w:lang w:val="lt-LT" w:eastAsia="lt-LT"/>
        </w:rPr>
        <w:t xml:space="preserve"> </w:t>
      </w:r>
      <w:r w:rsidR="002F4E98" w:rsidRPr="002F4E98">
        <w:rPr>
          <w:b/>
          <w:bCs/>
          <w:color w:val="000000"/>
          <w:sz w:val="24"/>
          <w:szCs w:val="24"/>
          <w:lang w:val="lt-LT" w:eastAsia="lt-LT"/>
        </w:rPr>
        <w:t>6</w:t>
      </w:r>
      <w:r w:rsidRPr="00CA7A92">
        <w:rPr>
          <w:color w:val="000000"/>
          <w:sz w:val="24"/>
          <w:szCs w:val="24"/>
          <w:lang w:val="lt-LT" w:eastAsia="lt-LT"/>
        </w:rPr>
        <w:t xml:space="preserve">. </w:t>
      </w:r>
      <w:r w:rsidR="00153728" w:rsidRPr="00153728">
        <w:rPr>
          <w:sz w:val="24"/>
          <w:szCs w:val="24"/>
          <w:lang w:val="pt-BR"/>
        </w:rPr>
        <w:t>kiti dokumentai, pagrindžiantys prašyme nurodytas aplinkybes</w:t>
      </w:r>
      <w:r w:rsidRPr="00153728">
        <w:rPr>
          <w:color w:val="000000"/>
          <w:sz w:val="24"/>
          <w:szCs w:val="24"/>
          <w:lang w:val="lt-LT" w:eastAsia="lt-LT"/>
        </w:rPr>
        <w:t>.</w:t>
      </w:r>
      <w:r w:rsidR="00153728" w:rsidRPr="00153728">
        <w:rPr>
          <w:color w:val="000000"/>
          <w:sz w:val="24"/>
          <w:szCs w:val="24"/>
          <w:lang w:val="lt-LT" w:eastAsia="lt-LT"/>
        </w:rPr>
        <w:t>“</w:t>
      </w:r>
    </w:p>
    <w:p w14:paraId="08FAFDCE" w14:textId="34C88DCD" w:rsidR="00CA7A92" w:rsidRPr="00CA7A92" w:rsidRDefault="00CA7A92" w:rsidP="009B1899">
      <w:pPr>
        <w:tabs>
          <w:tab w:val="left" w:pos="709"/>
          <w:tab w:val="center" w:pos="4153"/>
          <w:tab w:val="right" w:pos="8306"/>
        </w:tabs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CA7A92">
        <w:rPr>
          <w:color w:val="000000"/>
          <w:sz w:val="24"/>
          <w:szCs w:val="24"/>
          <w:lang w:val="lt-LT" w:eastAsia="lt-LT"/>
        </w:rPr>
        <w:t xml:space="preserve">Šis sprendimas per vieną mėnesį nuo įsigaliojimo dienos gali būti skundžiamas Lietuvos administracinių ginčų komisijos Kauno apygardos skyriui, adresu: A. Juozapavičiaus pr. 57, 45262 </w:t>
      </w:r>
      <w:r w:rsidRPr="00CA7A92">
        <w:rPr>
          <w:color w:val="000000"/>
          <w:sz w:val="24"/>
          <w:szCs w:val="24"/>
          <w:lang w:val="lt-LT" w:eastAsia="lt-LT"/>
        </w:rPr>
        <w:lastRenderedPageBreak/>
        <w:t>Kaunas, Lietuvos Respublikos ikiteisminio administracinių ginčų nagrinėjimo tvarkos įstatymo nustatyta tvarka, arba Regionų administracinio teismo Kauno rūmams, adresu: A. Mickevičiaus g. 8</w:t>
      </w:r>
      <w:r w:rsidR="0034540B">
        <w:rPr>
          <w:color w:val="000000"/>
          <w:sz w:val="24"/>
          <w:szCs w:val="24"/>
          <w:lang w:val="lt-LT" w:eastAsia="lt-LT"/>
        </w:rPr>
        <w:t>,</w:t>
      </w:r>
      <w:r w:rsidRPr="00CA7A92">
        <w:rPr>
          <w:color w:val="000000"/>
          <w:sz w:val="24"/>
          <w:szCs w:val="24"/>
          <w:lang w:val="lt-LT" w:eastAsia="lt-LT"/>
        </w:rPr>
        <w:t xml:space="preserve"> 44312 Kaunas, Lietuvos Respublikos administracinių bylų teisenos įstatymo nustatyta tvarka.</w:t>
      </w:r>
    </w:p>
    <w:p w14:paraId="1FE77FE3" w14:textId="77777777" w:rsidR="00CA7A92" w:rsidRPr="00CA7A92" w:rsidRDefault="00CA7A92" w:rsidP="00CA7A92">
      <w:pPr>
        <w:tabs>
          <w:tab w:val="left" w:pos="709"/>
        </w:tabs>
        <w:ind w:firstLine="709"/>
        <w:jc w:val="both"/>
        <w:rPr>
          <w:sz w:val="24"/>
          <w:szCs w:val="24"/>
          <w:lang w:val="lt-LT"/>
        </w:rPr>
      </w:pPr>
    </w:p>
    <w:p w14:paraId="0F21E15A" w14:textId="77777777" w:rsidR="00CA7A92" w:rsidRDefault="00CA7A92" w:rsidP="00CA7A92">
      <w:pPr>
        <w:tabs>
          <w:tab w:val="left" w:pos="567"/>
        </w:tabs>
        <w:jc w:val="both"/>
        <w:rPr>
          <w:sz w:val="24"/>
          <w:szCs w:val="24"/>
          <w:lang w:val="lt-LT"/>
        </w:rPr>
      </w:pPr>
    </w:p>
    <w:p w14:paraId="1960BEC0" w14:textId="774774AC" w:rsidR="00CA7A92" w:rsidRPr="00CA7A92" w:rsidRDefault="00CA7A92" w:rsidP="00CA7A92">
      <w:pPr>
        <w:jc w:val="both"/>
        <w:rPr>
          <w:sz w:val="24"/>
          <w:szCs w:val="24"/>
          <w:lang w:val="lt-LT"/>
        </w:rPr>
      </w:pPr>
      <w:r w:rsidRPr="00CA7A92">
        <w:rPr>
          <w:sz w:val="24"/>
          <w:szCs w:val="24"/>
          <w:lang w:val="lt-LT"/>
        </w:rPr>
        <w:t>Meras</w:t>
      </w:r>
      <w:r w:rsidRPr="00CA7A92">
        <w:rPr>
          <w:sz w:val="24"/>
          <w:szCs w:val="24"/>
          <w:lang w:val="lt-LT"/>
        </w:rPr>
        <w:tab/>
        <w:t xml:space="preserve">             </w:t>
      </w:r>
      <w:r w:rsidRPr="00CA7A92">
        <w:rPr>
          <w:sz w:val="24"/>
          <w:szCs w:val="24"/>
          <w:lang w:val="lt-LT"/>
        </w:rPr>
        <w:tab/>
      </w:r>
      <w:r w:rsidRPr="00CA7A92">
        <w:rPr>
          <w:sz w:val="24"/>
          <w:szCs w:val="24"/>
          <w:lang w:val="lt-LT"/>
        </w:rPr>
        <w:tab/>
      </w:r>
      <w:r w:rsidRPr="00CA7A92">
        <w:rPr>
          <w:sz w:val="24"/>
          <w:szCs w:val="24"/>
          <w:lang w:val="lt-LT"/>
        </w:rPr>
        <w:tab/>
      </w:r>
      <w:r w:rsidRPr="00CA7A92">
        <w:rPr>
          <w:sz w:val="24"/>
          <w:szCs w:val="24"/>
          <w:lang w:val="lt-LT"/>
        </w:rPr>
        <w:tab/>
        <w:t xml:space="preserve">                     </w:t>
      </w:r>
      <w:r w:rsidR="009B1899">
        <w:rPr>
          <w:sz w:val="24"/>
          <w:szCs w:val="24"/>
          <w:lang w:val="lt-LT"/>
        </w:rPr>
        <w:t xml:space="preserve">                                   </w:t>
      </w:r>
      <w:r w:rsidRPr="00CA7A92">
        <w:rPr>
          <w:sz w:val="24"/>
          <w:szCs w:val="24"/>
          <w:lang w:val="lt-LT"/>
        </w:rPr>
        <w:t>Nerijus Šidlauskas</w:t>
      </w:r>
    </w:p>
    <w:p w14:paraId="2F8293A5" w14:textId="77777777" w:rsidR="00CA7A92" w:rsidRDefault="00CA7A92" w:rsidP="00CA7A92">
      <w:pPr>
        <w:jc w:val="both"/>
        <w:rPr>
          <w:sz w:val="24"/>
          <w:szCs w:val="24"/>
          <w:lang w:val="lt-LT"/>
        </w:rPr>
      </w:pPr>
    </w:p>
    <w:p w14:paraId="4F7CD05C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28D8683E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28C284E3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04C5B41A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698F2844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486EEA38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711C19A4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3CC3B976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3774942A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4CA8FFC9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0FFA7F31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2A212C8F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29B61DD9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085298D5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026D1DD1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1A5D4912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44E967B9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464C489D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19EDFCD3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223B5E48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4951EC16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7946D552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201A066C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27561685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291A1C69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20E7A8DA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70071209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2AA7BE9F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7E785FA0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7F050E2F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53553248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168A4428" w14:textId="77777777" w:rsidR="009B1899" w:rsidRDefault="009B1899" w:rsidP="00CA7A92">
      <w:pPr>
        <w:jc w:val="both"/>
        <w:rPr>
          <w:sz w:val="24"/>
          <w:szCs w:val="24"/>
          <w:lang w:val="lt-LT"/>
        </w:rPr>
      </w:pPr>
    </w:p>
    <w:p w14:paraId="2F4AD605" w14:textId="77777777" w:rsidR="00531DFB" w:rsidRDefault="00531DFB" w:rsidP="00CA7A92">
      <w:pPr>
        <w:jc w:val="both"/>
        <w:rPr>
          <w:sz w:val="24"/>
          <w:szCs w:val="24"/>
          <w:lang w:val="lt-LT"/>
        </w:rPr>
      </w:pPr>
    </w:p>
    <w:p w14:paraId="6EBF7B72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01936787" w14:textId="77777777" w:rsidR="002F4E98" w:rsidRDefault="002F4E98" w:rsidP="00CA7A92">
      <w:pPr>
        <w:jc w:val="both"/>
        <w:rPr>
          <w:sz w:val="24"/>
          <w:szCs w:val="24"/>
          <w:lang w:val="lt-LT"/>
        </w:rPr>
      </w:pPr>
    </w:p>
    <w:p w14:paraId="437126A2" w14:textId="77777777" w:rsidR="002F4E98" w:rsidRPr="00CA7A92" w:rsidRDefault="002F4E98" w:rsidP="00CA7A92">
      <w:pPr>
        <w:jc w:val="both"/>
        <w:rPr>
          <w:sz w:val="24"/>
          <w:szCs w:val="24"/>
          <w:lang w:val="lt-LT"/>
        </w:rPr>
      </w:pPr>
    </w:p>
    <w:p w14:paraId="3F66F280" w14:textId="77777777" w:rsidR="00CA7A92" w:rsidRPr="00CA7A92" w:rsidRDefault="00CA7A92" w:rsidP="00CA7A92">
      <w:pPr>
        <w:jc w:val="both"/>
        <w:rPr>
          <w:sz w:val="24"/>
          <w:szCs w:val="24"/>
          <w:lang w:val="lt-LT"/>
        </w:rPr>
      </w:pPr>
    </w:p>
    <w:p w14:paraId="6B71FA9E" w14:textId="77777777" w:rsidR="00CA7A92" w:rsidRPr="00CA7A92" w:rsidRDefault="00CA7A92" w:rsidP="00CA7A92">
      <w:pPr>
        <w:rPr>
          <w:rFonts w:eastAsia="Calibri"/>
          <w:sz w:val="24"/>
          <w:szCs w:val="24"/>
          <w:lang w:val="lt-LT" w:eastAsia="lt-LT"/>
        </w:rPr>
      </w:pPr>
      <w:r w:rsidRPr="00CA7A92">
        <w:rPr>
          <w:rFonts w:eastAsia="Calibri"/>
          <w:sz w:val="24"/>
          <w:szCs w:val="24"/>
          <w:lang w:val="lt-LT" w:eastAsia="lt-LT"/>
        </w:rPr>
        <w:t xml:space="preserve">Parengė </w:t>
      </w:r>
    </w:p>
    <w:p w14:paraId="0EA866F4" w14:textId="77777777" w:rsidR="00CA7A92" w:rsidRPr="00CA7A92" w:rsidRDefault="00CA7A92" w:rsidP="00CA7A92">
      <w:pPr>
        <w:rPr>
          <w:rFonts w:eastAsia="Calibri"/>
          <w:sz w:val="24"/>
          <w:szCs w:val="24"/>
          <w:lang w:val="lt-LT" w:eastAsia="lt-LT"/>
        </w:rPr>
      </w:pPr>
      <w:r w:rsidRPr="00CA7A92">
        <w:rPr>
          <w:rFonts w:eastAsia="Calibri"/>
          <w:sz w:val="24"/>
          <w:szCs w:val="24"/>
          <w:lang w:val="lt-LT" w:eastAsia="lt-LT"/>
        </w:rPr>
        <w:t xml:space="preserve">Socialinių reikalų skyriaus vedėja </w:t>
      </w:r>
    </w:p>
    <w:p w14:paraId="6D825350" w14:textId="77777777" w:rsidR="00CA7A92" w:rsidRPr="00CA7A92" w:rsidRDefault="00CA7A92" w:rsidP="00CA7A92">
      <w:pPr>
        <w:rPr>
          <w:rFonts w:eastAsia="Calibri"/>
          <w:sz w:val="24"/>
          <w:szCs w:val="24"/>
          <w:lang w:val="lt-LT" w:eastAsia="lt-LT"/>
        </w:rPr>
      </w:pPr>
      <w:r w:rsidRPr="00CA7A92">
        <w:rPr>
          <w:rFonts w:eastAsia="Calibri"/>
          <w:sz w:val="24"/>
          <w:szCs w:val="24"/>
          <w:lang w:val="lt-LT" w:eastAsia="lt-LT"/>
        </w:rPr>
        <w:t>Nijolė Silickienė</w:t>
      </w:r>
    </w:p>
    <w:p w14:paraId="3BC31880" w14:textId="77777777" w:rsidR="00CA7A92" w:rsidRPr="00CA7A92" w:rsidRDefault="00CA7A92" w:rsidP="00CA7A92">
      <w:pPr>
        <w:rPr>
          <w:rFonts w:eastAsia="Calibri"/>
          <w:sz w:val="24"/>
          <w:szCs w:val="24"/>
          <w:lang w:val="lt-LT" w:eastAsia="lt-LT"/>
        </w:rPr>
      </w:pPr>
      <w:r w:rsidRPr="00CA7A92">
        <w:rPr>
          <w:rFonts w:eastAsia="Calibri"/>
          <w:sz w:val="24"/>
          <w:szCs w:val="24"/>
          <w:lang w:val="lt-LT" w:eastAsia="lt-LT"/>
        </w:rPr>
        <w:t>2026-05-25</w:t>
      </w:r>
    </w:p>
    <w:p w14:paraId="02749C91" w14:textId="4EA726AA" w:rsidR="002B23D6" w:rsidRDefault="002B23D6" w:rsidP="007321B6">
      <w:pPr>
        <w:pStyle w:val="Betarp"/>
      </w:pPr>
    </w:p>
    <w:p w14:paraId="7D83263E" w14:textId="2B5F0B3E" w:rsidR="002B23D6" w:rsidRDefault="002B23D6" w:rsidP="007321B6">
      <w:pPr>
        <w:pStyle w:val="Betarp"/>
      </w:pPr>
    </w:p>
    <w:sectPr w:rsidR="002B23D6" w:rsidSect="002F4E98">
      <w:headerReference w:type="first" r:id="rId10"/>
      <w:footerReference w:type="first" r:id="rId11"/>
      <w:type w:val="continuous"/>
      <w:pgSz w:w="11906" w:h="16838" w:code="9"/>
      <w:pgMar w:top="1135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05965" w14:textId="77777777" w:rsidR="00562F6A" w:rsidRDefault="00562F6A">
      <w:r>
        <w:separator/>
      </w:r>
    </w:p>
  </w:endnote>
  <w:endnote w:type="continuationSeparator" w:id="0">
    <w:p w14:paraId="4C3A6A47" w14:textId="77777777" w:rsidR="00562F6A" w:rsidRDefault="0056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3501" w14:textId="77777777" w:rsidR="003E42BB" w:rsidRDefault="003E42BB">
    <w:pPr>
      <w:pStyle w:val="Porat"/>
      <w:tabs>
        <w:tab w:val="left" w:pos="1701"/>
      </w:tabs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F01F" w14:textId="77777777" w:rsidR="00C21DA6" w:rsidRDefault="00C21DA6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6C2E0" w14:textId="77777777" w:rsidR="00562F6A" w:rsidRDefault="00562F6A">
      <w:r>
        <w:separator/>
      </w:r>
    </w:p>
  </w:footnote>
  <w:footnote w:type="continuationSeparator" w:id="0">
    <w:p w14:paraId="4AACCD96" w14:textId="77777777" w:rsidR="00562F6A" w:rsidRDefault="00562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0E01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B02756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C356" w14:textId="77777777" w:rsidR="00C21DA6" w:rsidRDefault="00C21DA6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B02756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A0F70"/>
    <w:multiLevelType w:val="multilevel"/>
    <w:tmpl w:val="4C92D488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8461638"/>
    <w:multiLevelType w:val="multilevel"/>
    <w:tmpl w:val="1DC450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18776605">
    <w:abstractNumId w:val="0"/>
  </w:num>
  <w:num w:numId="2" w16cid:durableId="1261648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F9"/>
    <w:rsid w:val="00006D6C"/>
    <w:rsid w:val="00016833"/>
    <w:rsid w:val="000173B1"/>
    <w:rsid w:val="000204A5"/>
    <w:rsid w:val="00026AFE"/>
    <w:rsid w:val="000278DA"/>
    <w:rsid w:val="000348B8"/>
    <w:rsid w:val="000578A8"/>
    <w:rsid w:val="0006134C"/>
    <w:rsid w:val="0006312E"/>
    <w:rsid w:val="0007447D"/>
    <w:rsid w:val="000A3FB4"/>
    <w:rsid w:val="000B506A"/>
    <w:rsid w:val="000C5ECF"/>
    <w:rsid w:val="000E4F3B"/>
    <w:rsid w:val="000F37F6"/>
    <w:rsid w:val="00101EA4"/>
    <w:rsid w:val="00110C44"/>
    <w:rsid w:val="00120D97"/>
    <w:rsid w:val="00125668"/>
    <w:rsid w:val="00125CA5"/>
    <w:rsid w:val="0013454F"/>
    <w:rsid w:val="00140265"/>
    <w:rsid w:val="00141066"/>
    <w:rsid w:val="00150534"/>
    <w:rsid w:val="00150BD3"/>
    <w:rsid w:val="00152F55"/>
    <w:rsid w:val="00153728"/>
    <w:rsid w:val="001545B4"/>
    <w:rsid w:val="00157FC3"/>
    <w:rsid w:val="001636E8"/>
    <w:rsid w:val="00165C47"/>
    <w:rsid w:val="001730CB"/>
    <w:rsid w:val="00180D20"/>
    <w:rsid w:val="001844A7"/>
    <w:rsid w:val="001847F9"/>
    <w:rsid w:val="00190DDC"/>
    <w:rsid w:val="00192493"/>
    <w:rsid w:val="00195A12"/>
    <w:rsid w:val="001A2B20"/>
    <w:rsid w:val="001C00F7"/>
    <w:rsid w:val="001C37B9"/>
    <w:rsid w:val="001D48FC"/>
    <w:rsid w:val="001D6ABC"/>
    <w:rsid w:val="001E065C"/>
    <w:rsid w:val="001E1F5A"/>
    <w:rsid w:val="001F41EC"/>
    <w:rsid w:val="001F42C1"/>
    <w:rsid w:val="001F485E"/>
    <w:rsid w:val="002013C8"/>
    <w:rsid w:val="0020532B"/>
    <w:rsid w:val="00210B5A"/>
    <w:rsid w:val="00211992"/>
    <w:rsid w:val="00213385"/>
    <w:rsid w:val="002337A1"/>
    <w:rsid w:val="00243ECC"/>
    <w:rsid w:val="0024490D"/>
    <w:rsid w:val="002623C0"/>
    <w:rsid w:val="00267F9F"/>
    <w:rsid w:val="00281BE4"/>
    <w:rsid w:val="0028632A"/>
    <w:rsid w:val="00292391"/>
    <w:rsid w:val="002A4832"/>
    <w:rsid w:val="002A4DE1"/>
    <w:rsid w:val="002A615F"/>
    <w:rsid w:val="002A7B84"/>
    <w:rsid w:val="002B22E3"/>
    <w:rsid w:val="002B23D6"/>
    <w:rsid w:val="002B2799"/>
    <w:rsid w:val="002B51ED"/>
    <w:rsid w:val="002B7E6C"/>
    <w:rsid w:val="002C2BC1"/>
    <w:rsid w:val="002C3487"/>
    <w:rsid w:val="002D3217"/>
    <w:rsid w:val="002E0BDD"/>
    <w:rsid w:val="002E74CB"/>
    <w:rsid w:val="002F4E98"/>
    <w:rsid w:val="00306EA9"/>
    <w:rsid w:val="00307E28"/>
    <w:rsid w:val="00313BEA"/>
    <w:rsid w:val="00313F36"/>
    <w:rsid w:val="00320179"/>
    <w:rsid w:val="00321523"/>
    <w:rsid w:val="00327592"/>
    <w:rsid w:val="00332DCE"/>
    <w:rsid w:val="00334150"/>
    <w:rsid w:val="00340841"/>
    <w:rsid w:val="0034540B"/>
    <w:rsid w:val="00346FDE"/>
    <w:rsid w:val="00361B93"/>
    <w:rsid w:val="00376C2B"/>
    <w:rsid w:val="00385141"/>
    <w:rsid w:val="00397925"/>
    <w:rsid w:val="003D4008"/>
    <w:rsid w:val="003E1308"/>
    <w:rsid w:val="003E42BB"/>
    <w:rsid w:val="003F2366"/>
    <w:rsid w:val="00401EE6"/>
    <w:rsid w:val="00403D75"/>
    <w:rsid w:val="004046F5"/>
    <w:rsid w:val="00405C97"/>
    <w:rsid w:val="00410186"/>
    <w:rsid w:val="00411052"/>
    <w:rsid w:val="00424DC8"/>
    <w:rsid w:val="00426534"/>
    <w:rsid w:val="00427567"/>
    <w:rsid w:val="00440619"/>
    <w:rsid w:val="00443FEE"/>
    <w:rsid w:val="004550A8"/>
    <w:rsid w:val="0046194A"/>
    <w:rsid w:val="004676BE"/>
    <w:rsid w:val="00473FA7"/>
    <w:rsid w:val="00474185"/>
    <w:rsid w:val="00482EAA"/>
    <w:rsid w:val="00491217"/>
    <w:rsid w:val="00496ECC"/>
    <w:rsid w:val="004A0B89"/>
    <w:rsid w:val="004A0D44"/>
    <w:rsid w:val="004A2218"/>
    <w:rsid w:val="004A47E6"/>
    <w:rsid w:val="004B45F4"/>
    <w:rsid w:val="004B553E"/>
    <w:rsid w:val="004C0250"/>
    <w:rsid w:val="004C17DB"/>
    <w:rsid w:val="004C2A48"/>
    <w:rsid w:val="004D12F1"/>
    <w:rsid w:val="004D2090"/>
    <w:rsid w:val="004D7A47"/>
    <w:rsid w:val="004E52CB"/>
    <w:rsid w:val="004F28A9"/>
    <w:rsid w:val="00501254"/>
    <w:rsid w:val="0050591C"/>
    <w:rsid w:val="00511526"/>
    <w:rsid w:val="00513C45"/>
    <w:rsid w:val="00517264"/>
    <w:rsid w:val="005217A7"/>
    <w:rsid w:val="00521D87"/>
    <w:rsid w:val="00522366"/>
    <w:rsid w:val="00524E31"/>
    <w:rsid w:val="005252AD"/>
    <w:rsid w:val="00531C9D"/>
    <w:rsid w:val="00531DFB"/>
    <w:rsid w:val="00541BAF"/>
    <w:rsid w:val="00560F78"/>
    <w:rsid w:val="00562316"/>
    <w:rsid w:val="00562F6A"/>
    <w:rsid w:val="00567CD1"/>
    <w:rsid w:val="0057428B"/>
    <w:rsid w:val="00591FEB"/>
    <w:rsid w:val="005A3646"/>
    <w:rsid w:val="005A3E32"/>
    <w:rsid w:val="005A59DE"/>
    <w:rsid w:val="005A5EE9"/>
    <w:rsid w:val="005A614D"/>
    <w:rsid w:val="005B1749"/>
    <w:rsid w:val="005B769E"/>
    <w:rsid w:val="005C572C"/>
    <w:rsid w:val="005D63C7"/>
    <w:rsid w:val="005E34CC"/>
    <w:rsid w:val="005F12D8"/>
    <w:rsid w:val="005F3995"/>
    <w:rsid w:val="00602305"/>
    <w:rsid w:val="006061AB"/>
    <w:rsid w:val="00610CA6"/>
    <w:rsid w:val="0062414C"/>
    <w:rsid w:val="00637C51"/>
    <w:rsid w:val="00641155"/>
    <w:rsid w:val="00644F83"/>
    <w:rsid w:val="00650F49"/>
    <w:rsid w:val="00656CB3"/>
    <w:rsid w:val="00661DAA"/>
    <w:rsid w:val="00674893"/>
    <w:rsid w:val="00675409"/>
    <w:rsid w:val="00675718"/>
    <w:rsid w:val="00683957"/>
    <w:rsid w:val="0069292C"/>
    <w:rsid w:val="00694D8D"/>
    <w:rsid w:val="006A665D"/>
    <w:rsid w:val="006C1E36"/>
    <w:rsid w:val="006D1451"/>
    <w:rsid w:val="006D25E5"/>
    <w:rsid w:val="006E1CF8"/>
    <w:rsid w:val="006E52B1"/>
    <w:rsid w:val="006E5488"/>
    <w:rsid w:val="006E689F"/>
    <w:rsid w:val="006E6B6B"/>
    <w:rsid w:val="006F6484"/>
    <w:rsid w:val="006F7128"/>
    <w:rsid w:val="00701F46"/>
    <w:rsid w:val="007118DB"/>
    <w:rsid w:val="00712EB7"/>
    <w:rsid w:val="0071465D"/>
    <w:rsid w:val="00716E5B"/>
    <w:rsid w:val="00721442"/>
    <w:rsid w:val="007321B6"/>
    <w:rsid w:val="00744CFF"/>
    <w:rsid w:val="00747BA4"/>
    <w:rsid w:val="00760EE0"/>
    <w:rsid w:val="00772175"/>
    <w:rsid w:val="007745BC"/>
    <w:rsid w:val="00784BEC"/>
    <w:rsid w:val="00793896"/>
    <w:rsid w:val="007A459B"/>
    <w:rsid w:val="007A5583"/>
    <w:rsid w:val="007B3F36"/>
    <w:rsid w:val="007B75CE"/>
    <w:rsid w:val="007C0077"/>
    <w:rsid w:val="007C6A47"/>
    <w:rsid w:val="007D2F43"/>
    <w:rsid w:val="007D7EC8"/>
    <w:rsid w:val="007E0747"/>
    <w:rsid w:val="007E307F"/>
    <w:rsid w:val="007E47C3"/>
    <w:rsid w:val="007F4ECF"/>
    <w:rsid w:val="00804135"/>
    <w:rsid w:val="00810CFA"/>
    <w:rsid w:val="00811123"/>
    <w:rsid w:val="00816662"/>
    <w:rsid w:val="00822AEA"/>
    <w:rsid w:val="00824D72"/>
    <w:rsid w:val="00831D26"/>
    <w:rsid w:val="0083414A"/>
    <w:rsid w:val="0083414C"/>
    <w:rsid w:val="008342E4"/>
    <w:rsid w:val="00840333"/>
    <w:rsid w:val="008440D9"/>
    <w:rsid w:val="008448E8"/>
    <w:rsid w:val="00851704"/>
    <w:rsid w:val="008569BE"/>
    <w:rsid w:val="00870609"/>
    <w:rsid w:val="00874CAA"/>
    <w:rsid w:val="00876A46"/>
    <w:rsid w:val="00883ECF"/>
    <w:rsid w:val="00884280"/>
    <w:rsid w:val="00887D51"/>
    <w:rsid w:val="00890A66"/>
    <w:rsid w:val="00893683"/>
    <w:rsid w:val="008A5E5E"/>
    <w:rsid w:val="008B3173"/>
    <w:rsid w:val="008D18C9"/>
    <w:rsid w:val="008D1EF1"/>
    <w:rsid w:val="008D6077"/>
    <w:rsid w:val="008D6664"/>
    <w:rsid w:val="008E01F1"/>
    <w:rsid w:val="008E4962"/>
    <w:rsid w:val="008F71F4"/>
    <w:rsid w:val="00913097"/>
    <w:rsid w:val="00920CC1"/>
    <w:rsid w:val="00921493"/>
    <w:rsid w:val="00924EE5"/>
    <w:rsid w:val="00935596"/>
    <w:rsid w:val="009377C9"/>
    <w:rsid w:val="00940727"/>
    <w:rsid w:val="00942EAC"/>
    <w:rsid w:val="00957582"/>
    <w:rsid w:val="0096292D"/>
    <w:rsid w:val="00970657"/>
    <w:rsid w:val="00981DF4"/>
    <w:rsid w:val="00982BD0"/>
    <w:rsid w:val="0098520B"/>
    <w:rsid w:val="009852B1"/>
    <w:rsid w:val="00987CC7"/>
    <w:rsid w:val="00987D15"/>
    <w:rsid w:val="009971E9"/>
    <w:rsid w:val="00997AF8"/>
    <w:rsid w:val="009A3977"/>
    <w:rsid w:val="009B1899"/>
    <w:rsid w:val="009E308A"/>
    <w:rsid w:val="009E5035"/>
    <w:rsid w:val="009F2572"/>
    <w:rsid w:val="009F4380"/>
    <w:rsid w:val="00A03374"/>
    <w:rsid w:val="00A0583F"/>
    <w:rsid w:val="00A06464"/>
    <w:rsid w:val="00A105BB"/>
    <w:rsid w:val="00A319DE"/>
    <w:rsid w:val="00A46819"/>
    <w:rsid w:val="00A662CF"/>
    <w:rsid w:val="00A67B0E"/>
    <w:rsid w:val="00A700B7"/>
    <w:rsid w:val="00A72322"/>
    <w:rsid w:val="00A80E17"/>
    <w:rsid w:val="00A830E0"/>
    <w:rsid w:val="00AA18B4"/>
    <w:rsid w:val="00AA235F"/>
    <w:rsid w:val="00AB030E"/>
    <w:rsid w:val="00AB4D03"/>
    <w:rsid w:val="00AC16BA"/>
    <w:rsid w:val="00AD1579"/>
    <w:rsid w:val="00AD1EBF"/>
    <w:rsid w:val="00AD4A01"/>
    <w:rsid w:val="00AD4A3E"/>
    <w:rsid w:val="00AD5B2A"/>
    <w:rsid w:val="00AE25AA"/>
    <w:rsid w:val="00AF35F8"/>
    <w:rsid w:val="00AF564B"/>
    <w:rsid w:val="00B0090C"/>
    <w:rsid w:val="00B02756"/>
    <w:rsid w:val="00B06000"/>
    <w:rsid w:val="00B1208B"/>
    <w:rsid w:val="00B33EA3"/>
    <w:rsid w:val="00B3403C"/>
    <w:rsid w:val="00B40FE8"/>
    <w:rsid w:val="00B463F0"/>
    <w:rsid w:val="00B52AF4"/>
    <w:rsid w:val="00B637DF"/>
    <w:rsid w:val="00B7269A"/>
    <w:rsid w:val="00B74EA5"/>
    <w:rsid w:val="00B75354"/>
    <w:rsid w:val="00B76300"/>
    <w:rsid w:val="00B94D56"/>
    <w:rsid w:val="00BB026A"/>
    <w:rsid w:val="00BC1A87"/>
    <w:rsid w:val="00BC40D6"/>
    <w:rsid w:val="00BD1687"/>
    <w:rsid w:val="00BD1979"/>
    <w:rsid w:val="00BD397D"/>
    <w:rsid w:val="00BD39CB"/>
    <w:rsid w:val="00BE4645"/>
    <w:rsid w:val="00BF3201"/>
    <w:rsid w:val="00BF7029"/>
    <w:rsid w:val="00C10578"/>
    <w:rsid w:val="00C21DA6"/>
    <w:rsid w:val="00C23FC6"/>
    <w:rsid w:val="00C25A8F"/>
    <w:rsid w:val="00C33723"/>
    <w:rsid w:val="00C36969"/>
    <w:rsid w:val="00C56626"/>
    <w:rsid w:val="00C6147C"/>
    <w:rsid w:val="00C616C8"/>
    <w:rsid w:val="00C66551"/>
    <w:rsid w:val="00C676C5"/>
    <w:rsid w:val="00C7691C"/>
    <w:rsid w:val="00C85A6D"/>
    <w:rsid w:val="00C970A2"/>
    <w:rsid w:val="00CA7A92"/>
    <w:rsid w:val="00CB01A3"/>
    <w:rsid w:val="00CC641E"/>
    <w:rsid w:val="00CD20C3"/>
    <w:rsid w:val="00CD7A85"/>
    <w:rsid w:val="00CE3737"/>
    <w:rsid w:val="00CE6926"/>
    <w:rsid w:val="00CF3746"/>
    <w:rsid w:val="00D13439"/>
    <w:rsid w:val="00D13725"/>
    <w:rsid w:val="00D23983"/>
    <w:rsid w:val="00D2583E"/>
    <w:rsid w:val="00D27B08"/>
    <w:rsid w:val="00D32497"/>
    <w:rsid w:val="00D445E9"/>
    <w:rsid w:val="00D45EBD"/>
    <w:rsid w:val="00D551BB"/>
    <w:rsid w:val="00D609E4"/>
    <w:rsid w:val="00D72836"/>
    <w:rsid w:val="00DA3AE9"/>
    <w:rsid w:val="00DA56AA"/>
    <w:rsid w:val="00DA5DB4"/>
    <w:rsid w:val="00DB6E3C"/>
    <w:rsid w:val="00DC4908"/>
    <w:rsid w:val="00DC6900"/>
    <w:rsid w:val="00DD5AFE"/>
    <w:rsid w:val="00DD6C97"/>
    <w:rsid w:val="00DE0A8E"/>
    <w:rsid w:val="00DE3AFB"/>
    <w:rsid w:val="00DF6BBC"/>
    <w:rsid w:val="00DF78FA"/>
    <w:rsid w:val="00E0009E"/>
    <w:rsid w:val="00E022DD"/>
    <w:rsid w:val="00E03E4B"/>
    <w:rsid w:val="00E079DD"/>
    <w:rsid w:val="00E07CF9"/>
    <w:rsid w:val="00E138BC"/>
    <w:rsid w:val="00E261BF"/>
    <w:rsid w:val="00E35D03"/>
    <w:rsid w:val="00E4325F"/>
    <w:rsid w:val="00E67D89"/>
    <w:rsid w:val="00E83299"/>
    <w:rsid w:val="00E86375"/>
    <w:rsid w:val="00EB56F4"/>
    <w:rsid w:val="00EC1E7C"/>
    <w:rsid w:val="00EC5CC7"/>
    <w:rsid w:val="00EC5E57"/>
    <w:rsid w:val="00ED274B"/>
    <w:rsid w:val="00ED4572"/>
    <w:rsid w:val="00EE3BDD"/>
    <w:rsid w:val="00F0008D"/>
    <w:rsid w:val="00F00C32"/>
    <w:rsid w:val="00F370B4"/>
    <w:rsid w:val="00F51839"/>
    <w:rsid w:val="00F566E6"/>
    <w:rsid w:val="00F5727A"/>
    <w:rsid w:val="00F61F2D"/>
    <w:rsid w:val="00F80C28"/>
    <w:rsid w:val="00F901D2"/>
    <w:rsid w:val="00F93363"/>
    <w:rsid w:val="00F96F5D"/>
    <w:rsid w:val="00FA47DC"/>
    <w:rsid w:val="00FB0F62"/>
    <w:rsid w:val="00FB5032"/>
    <w:rsid w:val="00FB6DE7"/>
    <w:rsid w:val="00FC6A13"/>
    <w:rsid w:val="00FC778F"/>
    <w:rsid w:val="00FD10B7"/>
    <w:rsid w:val="00FD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764A8"/>
  <w15:chartTrackingRefBased/>
  <w15:docId w15:val="{6EB6132C-C6FC-4B99-AAE1-263BFA373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customStyle="1" w:styleId="prastasistinklapis">
    <w:name w:val="Įprastasis (tinklapis)"/>
    <w:basedOn w:val="prastasis"/>
    <w:rsid w:val="00F5727A"/>
    <w:pPr>
      <w:spacing w:before="100" w:beforeAutospacing="1" w:after="100" w:afterAutospacing="1"/>
    </w:pPr>
    <w:rPr>
      <w:sz w:val="24"/>
      <w:szCs w:val="24"/>
    </w:rPr>
  </w:style>
  <w:style w:type="paragraph" w:styleId="Debesliotekstas">
    <w:name w:val="Balloon Text"/>
    <w:basedOn w:val="prastasis"/>
    <w:semiHidden/>
    <w:rsid w:val="00AD4A0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prastasis"/>
    <w:rsid w:val="00C21DA6"/>
    <w:pPr>
      <w:spacing w:after="160" w:line="240" w:lineRule="exact"/>
    </w:pPr>
    <w:rPr>
      <w:rFonts w:ascii="Tahoma" w:hAnsi="Tahoma"/>
    </w:rPr>
  </w:style>
  <w:style w:type="table" w:styleId="Lentelstinklelis">
    <w:name w:val="Table Grid"/>
    <w:basedOn w:val="prastojilentel"/>
    <w:rsid w:val="00C21DA6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link w:val="Antrats"/>
    <w:rsid w:val="00125668"/>
    <w:rPr>
      <w:sz w:val="24"/>
      <w:szCs w:val="24"/>
      <w:lang w:val="en-GB" w:eastAsia="en-US"/>
    </w:rPr>
  </w:style>
  <w:style w:type="character" w:customStyle="1" w:styleId="PoratDiagrama">
    <w:name w:val="Poraštė Diagrama"/>
    <w:link w:val="Porat"/>
    <w:rsid w:val="00125668"/>
    <w:rPr>
      <w:lang w:val="en-US" w:eastAsia="en-US"/>
    </w:rPr>
  </w:style>
  <w:style w:type="paragraph" w:styleId="Betarp">
    <w:name w:val="No Spacing"/>
    <w:uiPriority w:val="1"/>
    <w:qFormat/>
    <w:rsid w:val="006E52B1"/>
    <w:rPr>
      <w:rFonts w:eastAsia="Calibri"/>
      <w:sz w:val="24"/>
      <w:szCs w:val="24"/>
    </w:rPr>
  </w:style>
  <w:style w:type="paragraph" w:customStyle="1" w:styleId="tajtip">
    <w:name w:val="tajtip"/>
    <w:basedOn w:val="prastasis"/>
    <w:rsid w:val="000C5ECF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Sraopastraipa">
    <w:name w:val="List Paragraph"/>
    <w:basedOn w:val="prastasis"/>
    <w:uiPriority w:val="34"/>
    <w:qFormat/>
    <w:rsid w:val="008342E4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59"/>
    <w:rsid w:val="002B23D6"/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1">
    <w:name w:val="Įprastasis (tinklapis)1"/>
    <w:basedOn w:val="prastasis"/>
    <w:rsid w:val="00A4681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8421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775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00361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9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7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10000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9842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istas\Application%20Data\Microsoft\Templates\Taryba_Spr_Proj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F8D6D-8B23-4509-9567-7E8C2FF1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0</TotalTime>
  <Pages>2</Pages>
  <Words>1673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Juristas</dc:creator>
  <cp:keywords/>
  <cp:lastModifiedBy>Vilma Skilandienė</cp:lastModifiedBy>
  <cp:revision>2</cp:revision>
  <cp:lastPrinted>2020-11-30T10:00:00Z</cp:lastPrinted>
  <dcterms:created xsi:type="dcterms:W3CDTF">2026-06-04T07:49:00Z</dcterms:created>
  <dcterms:modified xsi:type="dcterms:W3CDTF">2026-06-04T07:49:00Z</dcterms:modified>
</cp:coreProperties>
</file>